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0F09E6" w14:textId="03BE58C9" w:rsidR="00BA00AB" w:rsidRDefault="008B6BC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Brother Thomas MARTIN</w:t>
      </w:r>
      <w:r>
        <w:rPr>
          <w:rFonts w:cs="Times New Roman"/>
          <w:szCs w:val="24"/>
        </w:rPr>
        <w:t xml:space="preserve">       (d.1508)</w:t>
      </w:r>
    </w:p>
    <w:p w14:paraId="7270B0E3" w14:textId="77777777" w:rsidR="008B6BC6" w:rsidRDefault="008B6BC6" w:rsidP="009139A6">
      <w:pPr>
        <w:pStyle w:val="NoSpacing"/>
        <w:rPr>
          <w:rFonts w:cs="Times New Roman"/>
          <w:szCs w:val="24"/>
        </w:rPr>
      </w:pPr>
    </w:p>
    <w:p w14:paraId="4F5A572E" w14:textId="77777777" w:rsidR="008B6BC6" w:rsidRDefault="008B6BC6" w:rsidP="009139A6">
      <w:pPr>
        <w:pStyle w:val="NoSpacing"/>
        <w:rPr>
          <w:rFonts w:cs="Times New Roman"/>
          <w:szCs w:val="24"/>
        </w:rPr>
      </w:pPr>
    </w:p>
    <w:p w14:paraId="486EEA9C" w14:textId="183E2FA8" w:rsidR="008B6BC6" w:rsidRDefault="008B6BC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1508</w:t>
      </w:r>
      <w:r>
        <w:rPr>
          <w:rFonts w:cs="Times New Roman"/>
          <w:szCs w:val="24"/>
        </w:rPr>
        <w:tab/>
        <w:t>He died, and was buried in Norwich.</w:t>
      </w:r>
    </w:p>
    <w:p w14:paraId="1DF5825E" w14:textId="179C997C" w:rsidR="008B6BC6" w:rsidRDefault="008B6BC6" w:rsidP="008B6BC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(UK and Ireland, Find A Grave Index, 1300’s – current)</w:t>
      </w:r>
    </w:p>
    <w:p w14:paraId="6C3EBF80" w14:textId="77777777" w:rsidR="008B6BC6" w:rsidRDefault="008B6BC6" w:rsidP="008B6BC6">
      <w:pPr>
        <w:pStyle w:val="NoSpacing"/>
        <w:rPr>
          <w:rFonts w:cs="Times New Roman"/>
          <w:szCs w:val="24"/>
        </w:rPr>
      </w:pPr>
    </w:p>
    <w:p w14:paraId="09982A52" w14:textId="77777777" w:rsidR="008B6BC6" w:rsidRDefault="008B6BC6" w:rsidP="008B6BC6">
      <w:pPr>
        <w:pStyle w:val="NoSpacing"/>
        <w:rPr>
          <w:rFonts w:cs="Times New Roman"/>
          <w:szCs w:val="24"/>
        </w:rPr>
      </w:pPr>
    </w:p>
    <w:p w14:paraId="5D568F55" w14:textId="419056E8" w:rsidR="008B6BC6" w:rsidRPr="008B6BC6" w:rsidRDefault="008B6BC6" w:rsidP="008B6BC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May 2024</w:t>
      </w:r>
    </w:p>
    <w:sectPr w:rsidR="008B6BC6" w:rsidRPr="008B6BC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D06872" w14:textId="77777777" w:rsidR="008B6BC6" w:rsidRDefault="008B6BC6" w:rsidP="009139A6">
      <w:r>
        <w:separator/>
      </w:r>
    </w:p>
  </w:endnote>
  <w:endnote w:type="continuationSeparator" w:id="0">
    <w:p w14:paraId="2E9E5B0B" w14:textId="77777777" w:rsidR="008B6BC6" w:rsidRDefault="008B6BC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02708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1A026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9532E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D3FD3A" w14:textId="77777777" w:rsidR="008B6BC6" w:rsidRDefault="008B6BC6" w:rsidP="009139A6">
      <w:r>
        <w:separator/>
      </w:r>
    </w:p>
  </w:footnote>
  <w:footnote w:type="continuationSeparator" w:id="0">
    <w:p w14:paraId="74CAC28A" w14:textId="77777777" w:rsidR="008B6BC6" w:rsidRDefault="008B6BC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DB7B6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35D09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8FDBB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BC6"/>
    <w:rsid w:val="000666E0"/>
    <w:rsid w:val="002510B7"/>
    <w:rsid w:val="00270799"/>
    <w:rsid w:val="003A7117"/>
    <w:rsid w:val="005C130B"/>
    <w:rsid w:val="00826F5C"/>
    <w:rsid w:val="008B6BC6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100FF"/>
  <w15:chartTrackingRefBased/>
  <w15:docId w15:val="{04731AF5-26FB-4174-8A95-47A91306C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2024-05-11T21:28:00Z</dcterms:created>
  <dcterms:modified xsi:type="dcterms:W3CDTF">2024-05-11T21:31:00Z</dcterms:modified>
</cp:coreProperties>
</file>